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C76" w:rsidRPr="00F3114F" w:rsidRDefault="00466C76" w:rsidP="00466C76">
      <w:pPr>
        <w:ind w:firstLine="680"/>
        <w:jc w:val="center"/>
        <w:rPr>
          <w:sz w:val="28"/>
          <w:szCs w:val="28"/>
        </w:rPr>
      </w:pPr>
      <w:r w:rsidRPr="00F3114F">
        <w:rPr>
          <w:sz w:val="28"/>
          <w:szCs w:val="28"/>
        </w:rPr>
        <w:t>МИНОБРНАУКИ  РОССИИ</w:t>
      </w:r>
    </w:p>
    <w:p w:rsidR="00466C76" w:rsidRPr="00F3114F" w:rsidRDefault="00466C76" w:rsidP="00466C76">
      <w:pPr>
        <w:ind w:firstLine="680"/>
        <w:jc w:val="center"/>
        <w:rPr>
          <w:sz w:val="28"/>
          <w:szCs w:val="28"/>
        </w:rPr>
      </w:pPr>
    </w:p>
    <w:p w:rsidR="00466C76" w:rsidRPr="00F3114F" w:rsidRDefault="00466C76" w:rsidP="00466C76">
      <w:pPr>
        <w:pStyle w:val="ae"/>
        <w:jc w:val="center"/>
        <w:rPr>
          <w:sz w:val="28"/>
          <w:szCs w:val="28"/>
        </w:rPr>
      </w:pPr>
      <w:r w:rsidRPr="00F3114F">
        <w:rPr>
          <w:sz w:val="28"/>
          <w:szCs w:val="28"/>
        </w:rPr>
        <w:t>Федеральное государственное бюджетное образовательное</w:t>
      </w:r>
    </w:p>
    <w:p w:rsidR="00466C76" w:rsidRPr="00F3114F" w:rsidRDefault="00466C76" w:rsidP="00466C76">
      <w:pPr>
        <w:pStyle w:val="ae"/>
        <w:jc w:val="center"/>
        <w:rPr>
          <w:sz w:val="28"/>
          <w:szCs w:val="28"/>
        </w:rPr>
      </w:pPr>
      <w:r w:rsidRPr="00F3114F">
        <w:rPr>
          <w:sz w:val="28"/>
          <w:szCs w:val="28"/>
        </w:rPr>
        <w:t>учреждение высшего образования</w:t>
      </w:r>
    </w:p>
    <w:p w:rsidR="00466C76" w:rsidRPr="00F3114F" w:rsidRDefault="00466C76" w:rsidP="00466C76">
      <w:pPr>
        <w:jc w:val="center"/>
        <w:rPr>
          <w:sz w:val="28"/>
          <w:szCs w:val="28"/>
        </w:rPr>
      </w:pPr>
      <w:r w:rsidRPr="00F3114F">
        <w:rPr>
          <w:sz w:val="28"/>
          <w:szCs w:val="28"/>
        </w:rPr>
        <w:t>«Тульский государственный университет»</w:t>
      </w:r>
    </w:p>
    <w:p w:rsidR="00466C76" w:rsidRPr="00F3114F" w:rsidRDefault="00466C76" w:rsidP="00466C76">
      <w:pPr>
        <w:jc w:val="center"/>
        <w:rPr>
          <w:sz w:val="28"/>
          <w:szCs w:val="28"/>
        </w:rPr>
      </w:pPr>
    </w:p>
    <w:p w:rsidR="00466C76" w:rsidRPr="00F3114F" w:rsidRDefault="00466C76" w:rsidP="00466C76">
      <w:pPr>
        <w:jc w:val="center"/>
        <w:rPr>
          <w:sz w:val="28"/>
          <w:szCs w:val="28"/>
        </w:rPr>
      </w:pPr>
      <w:r w:rsidRPr="00F3114F">
        <w:rPr>
          <w:sz w:val="28"/>
          <w:szCs w:val="28"/>
        </w:rPr>
        <w:t>Институт горного дела и строительства</w:t>
      </w:r>
    </w:p>
    <w:p w:rsidR="00466C76" w:rsidRPr="00F3114F" w:rsidRDefault="00466C76" w:rsidP="00466C76">
      <w:pPr>
        <w:ind w:firstLine="680"/>
        <w:jc w:val="center"/>
        <w:rPr>
          <w:b/>
          <w:sz w:val="28"/>
          <w:szCs w:val="28"/>
        </w:rPr>
      </w:pPr>
    </w:p>
    <w:p w:rsidR="00466C76" w:rsidRPr="00F3114F" w:rsidRDefault="00466C76" w:rsidP="00466C76">
      <w:pPr>
        <w:ind w:firstLine="680"/>
        <w:jc w:val="center"/>
        <w:rPr>
          <w:sz w:val="28"/>
          <w:szCs w:val="28"/>
        </w:rPr>
      </w:pPr>
      <w:r w:rsidRPr="00F3114F">
        <w:rPr>
          <w:sz w:val="28"/>
          <w:szCs w:val="28"/>
        </w:rPr>
        <w:t>Кафедра «Строительство, строительные материалы и конструкции»</w:t>
      </w:r>
    </w:p>
    <w:p w:rsidR="00466C76" w:rsidRDefault="00466C76" w:rsidP="00466C76">
      <w:pPr>
        <w:ind w:firstLine="680"/>
        <w:jc w:val="center"/>
        <w:rPr>
          <w:sz w:val="28"/>
          <w:szCs w:val="28"/>
        </w:rPr>
      </w:pPr>
    </w:p>
    <w:p w:rsidR="00466C76" w:rsidRDefault="00466C76" w:rsidP="00466C76">
      <w:pPr>
        <w:ind w:firstLine="680"/>
        <w:jc w:val="right"/>
        <w:rPr>
          <w:sz w:val="28"/>
          <w:szCs w:val="28"/>
        </w:rPr>
      </w:pPr>
    </w:p>
    <w:p w:rsidR="00466C76" w:rsidRDefault="00466C76" w:rsidP="00466C76">
      <w:pPr>
        <w:pStyle w:val="NormalTulGU"/>
        <w:spacing w:line="240" w:lineRule="auto"/>
        <w:rPr>
          <w:szCs w:val="28"/>
        </w:rPr>
      </w:pPr>
    </w:p>
    <w:p w:rsidR="00466C76" w:rsidRDefault="00466C76" w:rsidP="00466C76">
      <w:pPr>
        <w:pStyle w:val="NormalTulGU"/>
        <w:spacing w:line="240" w:lineRule="auto"/>
        <w:rPr>
          <w:szCs w:val="28"/>
        </w:rPr>
      </w:pPr>
    </w:p>
    <w:p w:rsidR="00466C76" w:rsidRDefault="00466C76" w:rsidP="00466C76">
      <w:pPr>
        <w:pStyle w:val="NormalTulGU"/>
        <w:spacing w:line="240" w:lineRule="auto"/>
        <w:jc w:val="center"/>
        <w:rPr>
          <w:szCs w:val="28"/>
        </w:rPr>
      </w:pPr>
      <w:r>
        <w:rPr>
          <w:b/>
          <w:szCs w:val="28"/>
        </w:rPr>
        <w:t>РГР №</w:t>
      </w:r>
      <w:r>
        <w:rPr>
          <w:b/>
          <w:szCs w:val="28"/>
          <w:lang w:val="en-US"/>
        </w:rPr>
        <w:t>2</w:t>
      </w:r>
      <w:r>
        <w:rPr>
          <w:b/>
          <w:szCs w:val="28"/>
        </w:rPr>
        <w:br/>
      </w:r>
      <w:r>
        <w:rPr>
          <w:szCs w:val="28"/>
        </w:rPr>
        <w:t>по дисциплине</w:t>
      </w:r>
    </w:p>
    <w:p w:rsidR="00466C76" w:rsidRDefault="00466C76" w:rsidP="00466C76">
      <w:pPr>
        <w:pStyle w:val="NormalTulGU"/>
        <w:spacing w:line="240" w:lineRule="auto"/>
        <w:jc w:val="center"/>
        <w:rPr>
          <w:b/>
          <w:szCs w:val="28"/>
        </w:rPr>
      </w:pPr>
      <w:r>
        <w:rPr>
          <w:szCs w:val="28"/>
        </w:rPr>
        <w:br/>
      </w:r>
      <w:r>
        <w:rPr>
          <w:b/>
          <w:szCs w:val="28"/>
        </w:rPr>
        <w:t>СТРОИТЕЛЬНАЯ МЕХАНИКА</w:t>
      </w:r>
    </w:p>
    <w:p w:rsidR="00466C76" w:rsidRDefault="00466C76" w:rsidP="00466C76">
      <w:pPr>
        <w:pStyle w:val="NormalTulGU"/>
        <w:spacing w:line="240" w:lineRule="auto"/>
        <w:jc w:val="center"/>
        <w:rPr>
          <w:szCs w:val="28"/>
        </w:rPr>
      </w:pPr>
    </w:p>
    <w:p w:rsidR="00466C76" w:rsidRDefault="00466C76" w:rsidP="00466C76">
      <w:pPr>
        <w:pStyle w:val="NormalTulGU"/>
        <w:spacing w:line="240" w:lineRule="auto"/>
        <w:jc w:val="center"/>
        <w:rPr>
          <w:szCs w:val="28"/>
        </w:rPr>
      </w:pPr>
      <w:r>
        <w:rPr>
          <w:szCs w:val="28"/>
        </w:rPr>
        <w:t>РАСЧЕТ СТАТИЧЕСКИ НЕОПРЕДЕЛИМОЙ РАМЫ</w:t>
      </w:r>
    </w:p>
    <w:p w:rsidR="00466C76" w:rsidRDefault="00466C76" w:rsidP="00466C76">
      <w:pPr>
        <w:pStyle w:val="NormalTulGU"/>
        <w:spacing w:line="240" w:lineRule="auto"/>
        <w:jc w:val="center"/>
        <w:rPr>
          <w:szCs w:val="28"/>
        </w:rPr>
      </w:pPr>
      <w:r>
        <w:rPr>
          <w:szCs w:val="28"/>
        </w:rPr>
        <w:t>НА ПРОЧНОСТЬ</w:t>
      </w:r>
    </w:p>
    <w:p w:rsidR="00466C76" w:rsidRDefault="00466C76" w:rsidP="00466C76">
      <w:pPr>
        <w:pStyle w:val="NormalTulGU"/>
        <w:spacing w:line="240" w:lineRule="auto"/>
        <w:jc w:val="center"/>
        <w:rPr>
          <w:szCs w:val="28"/>
        </w:rPr>
      </w:pPr>
    </w:p>
    <w:p w:rsidR="00466C76" w:rsidRDefault="00466C76" w:rsidP="00466C76">
      <w:pPr>
        <w:pStyle w:val="NormalTulGU"/>
        <w:spacing w:line="240" w:lineRule="auto"/>
        <w:jc w:val="center"/>
        <w:rPr>
          <w:szCs w:val="28"/>
        </w:rPr>
      </w:pPr>
      <w:r>
        <w:rPr>
          <w:szCs w:val="28"/>
        </w:rPr>
        <w:t>Задача №1</w:t>
      </w:r>
    </w:p>
    <w:p w:rsidR="00466C76" w:rsidRDefault="00466C76" w:rsidP="00466C76">
      <w:pPr>
        <w:pStyle w:val="NormalTulGU"/>
        <w:spacing w:line="240" w:lineRule="auto"/>
        <w:jc w:val="center"/>
        <w:rPr>
          <w:szCs w:val="28"/>
        </w:rPr>
      </w:pPr>
    </w:p>
    <w:p w:rsidR="00466C76" w:rsidRDefault="00466C76" w:rsidP="00466C76">
      <w:pPr>
        <w:pStyle w:val="NormalTulGU"/>
        <w:spacing w:line="240" w:lineRule="auto"/>
        <w:jc w:val="center"/>
        <w:rPr>
          <w:szCs w:val="28"/>
        </w:rPr>
      </w:pPr>
      <w:r>
        <w:rPr>
          <w:szCs w:val="28"/>
        </w:rPr>
        <w:t>МЕТОД СИЛ</w:t>
      </w:r>
    </w:p>
    <w:p w:rsidR="00466C76" w:rsidRDefault="00466C76" w:rsidP="00466C76">
      <w:pPr>
        <w:pStyle w:val="NormalTulGU"/>
        <w:spacing w:line="240" w:lineRule="auto"/>
        <w:jc w:val="center"/>
        <w:rPr>
          <w:szCs w:val="28"/>
        </w:rPr>
      </w:pPr>
    </w:p>
    <w:p w:rsidR="00466C76" w:rsidRDefault="00466C76" w:rsidP="00466C76">
      <w:pPr>
        <w:pStyle w:val="NormalTulGU"/>
        <w:spacing w:line="240" w:lineRule="auto"/>
        <w:jc w:val="center"/>
        <w:rPr>
          <w:szCs w:val="28"/>
        </w:rPr>
      </w:pPr>
      <w:r>
        <w:rPr>
          <w:szCs w:val="28"/>
        </w:rPr>
        <w:t>Задача №2</w:t>
      </w:r>
    </w:p>
    <w:p w:rsidR="00466C76" w:rsidRDefault="00466C76" w:rsidP="00466C76">
      <w:pPr>
        <w:pStyle w:val="NormalTulGU"/>
        <w:spacing w:line="240" w:lineRule="auto"/>
        <w:jc w:val="center"/>
        <w:rPr>
          <w:szCs w:val="28"/>
        </w:rPr>
      </w:pPr>
    </w:p>
    <w:p w:rsidR="00466C76" w:rsidRDefault="00466C76" w:rsidP="00466C76">
      <w:pPr>
        <w:pStyle w:val="NormalTulGU"/>
        <w:spacing w:line="240" w:lineRule="auto"/>
        <w:jc w:val="center"/>
        <w:rPr>
          <w:szCs w:val="28"/>
        </w:rPr>
      </w:pPr>
      <w:r>
        <w:rPr>
          <w:szCs w:val="28"/>
        </w:rPr>
        <w:t>МЕТОД ПЕРЕМЕЩЕНИЙ</w:t>
      </w:r>
    </w:p>
    <w:p w:rsidR="00466C76" w:rsidRDefault="00466C76" w:rsidP="00466C76">
      <w:pPr>
        <w:pStyle w:val="NormalTulGU"/>
        <w:spacing w:line="240" w:lineRule="auto"/>
        <w:jc w:val="center"/>
        <w:rPr>
          <w:szCs w:val="28"/>
        </w:rPr>
      </w:pPr>
    </w:p>
    <w:p w:rsidR="00466C76" w:rsidRDefault="00466C76" w:rsidP="00466C76">
      <w:pPr>
        <w:pStyle w:val="NormalTulGU"/>
        <w:spacing w:line="240" w:lineRule="auto"/>
        <w:jc w:val="center"/>
        <w:rPr>
          <w:szCs w:val="28"/>
        </w:rPr>
      </w:pPr>
    </w:p>
    <w:p w:rsidR="00466C76" w:rsidRDefault="00466C76" w:rsidP="00466C76">
      <w:pPr>
        <w:pStyle w:val="NormalTulGU"/>
        <w:spacing w:line="240" w:lineRule="auto"/>
        <w:jc w:val="center"/>
        <w:rPr>
          <w:szCs w:val="28"/>
        </w:rPr>
      </w:pPr>
    </w:p>
    <w:p w:rsidR="00466C76" w:rsidRDefault="00466C76" w:rsidP="00466C76">
      <w:pPr>
        <w:pStyle w:val="NormalTulGU"/>
        <w:spacing w:line="240" w:lineRule="auto"/>
        <w:jc w:val="center"/>
        <w:rPr>
          <w:szCs w:val="28"/>
        </w:rPr>
      </w:pPr>
    </w:p>
    <w:p w:rsidR="00466C76" w:rsidRDefault="00466C76" w:rsidP="00466C76">
      <w:pPr>
        <w:pStyle w:val="NormalTulGU"/>
        <w:spacing w:line="240" w:lineRule="auto"/>
        <w:jc w:val="center"/>
        <w:rPr>
          <w:szCs w:val="28"/>
        </w:rPr>
      </w:pPr>
    </w:p>
    <w:p w:rsidR="00466C76" w:rsidRDefault="00466C76" w:rsidP="00466C76">
      <w:pPr>
        <w:pStyle w:val="NormalTulGU"/>
        <w:spacing w:line="240" w:lineRule="auto"/>
        <w:jc w:val="center"/>
        <w:rPr>
          <w:szCs w:val="28"/>
        </w:rPr>
      </w:pPr>
      <w:r>
        <w:rPr>
          <w:szCs w:val="28"/>
        </w:rPr>
        <w:t>Выполнил студент гр.__________   ______________________   __________</w:t>
      </w:r>
    </w:p>
    <w:p w:rsidR="00466C76" w:rsidRDefault="00466C76" w:rsidP="00466C76">
      <w:pPr>
        <w:pStyle w:val="NormalTulGU"/>
        <w:spacing w:line="240" w:lineRule="auto"/>
        <w:jc w:val="center"/>
        <w:rPr>
          <w:szCs w:val="28"/>
        </w:rPr>
      </w:pPr>
    </w:p>
    <w:p w:rsidR="00466C76" w:rsidRDefault="00466C76" w:rsidP="00466C76">
      <w:pPr>
        <w:pStyle w:val="NormalTulGU"/>
        <w:spacing w:line="240" w:lineRule="auto"/>
        <w:jc w:val="center"/>
        <w:rPr>
          <w:szCs w:val="28"/>
        </w:rPr>
      </w:pPr>
      <w:r>
        <w:rPr>
          <w:szCs w:val="28"/>
        </w:rPr>
        <w:t>Проверил к.т.н., доцент Судакова И.А. ____________________   __________</w:t>
      </w:r>
    </w:p>
    <w:p w:rsidR="00466C76" w:rsidRDefault="00466C76" w:rsidP="00466C76">
      <w:pPr>
        <w:pStyle w:val="NormalTulGU"/>
        <w:spacing w:line="240" w:lineRule="auto"/>
        <w:jc w:val="center"/>
        <w:rPr>
          <w:szCs w:val="28"/>
        </w:rPr>
      </w:pPr>
    </w:p>
    <w:p w:rsidR="00466C76" w:rsidRDefault="00466C76" w:rsidP="00466C76">
      <w:pPr>
        <w:pStyle w:val="NormalTulGU"/>
        <w:spacing w:line="240" w:lineRule="auto"/>
        <w:jc w:val="center"/>
        <w:rPr>
          <w:szCs w:val="28"/>
        </w:rPr>
      </w:pPr>
    </w:p>
    <w:p w:rsidR="00466C76" w:rsidRDefault="00466C76" w:rsidP="00466C76">
      <w:pPr>
        <w:pStyle w:val="NormalTulGU"/>
        <w:spacing w:line="240" w:lineRule="auto"/>
        <w:jc w:val="center"/>
        <w:rPr>
          <w:szCs w:val="28"/>
        </w:rPr>
      </w:pPr>
    </w:p>
    <w:p w:rsidR="00466C76" w:rsidRDefault="00466C76" w:rsidP="00466C76">
      <w:pPr>
        <w:pStyle w:val="NormalTulGU"/>
        <w:spacing w:line="240" w:lineRule="auto"/>
        <w:jc w:val="center"/>
        <w:rPr>
          <w:szCs w:val="28"/>
        </w:rPr>
      </w:pPr>
    </w:p>
    <w:p w:rsidR="00466C76" w:rsidRDefault="00466C76" w:rsidP="00466C76">
      <w:pPr>
        <w:pStyle w:val="NormalTulGU"/>
        <w:spacing w:line="240" w:lineRule="auto"/>
        <w:jc w:val="center"/>
        <w:rPr>
          <w:szCs w:val="28"/>
        </w:rPr>
      </w:pPr>
    </w:p>
    <w:p w:rsidR="00466C76" w:rsidRDefault="00466C76" w:rsidP="00466C76">
      <w:pPr>
        <w:pStyle w:val="NormalTulGU"/>
        <w:spacing w:line="240" w:lineRule="auto"/>
        <w:jc w:val="center"/>
        <w:rPr>
          <w:szCs w:val="28"/>
        </w:rPr>
      </w:pPr>
    </w:p>
    <w:p w:rsidR="00466C76" w:rsidRPr="00397A7A" w:rsidRDefault="00466C76" w:rsidP="00466C76">
      <w:pPr>
        <w:pStyle w:val="NormalTulGU"/>
        <w:spacing w:line="240" w:lineRule="auto"/>
        <w:jc w:val="center"/>
        <w:rPr>
          <w:szCs w:val="28"/>
        </w:rPr>
      </w:pPr>
      <w:r>
        <w:rPr>
          <w:szCs w:val="28"/>
        </w:rPr>
        <w:t>Тула 201_ г.</w:t>
      </w:r>
    </w:p>
    <w:p w:rsidR="00466C76" w:rsidRDefault="00466C76" w:rsidP="00466C76">
      <w:pPr>
        <w:pStyle w:val="NormalTulGUFLJ"/>
        <w:spacing w:before="120" w:after="120"/>
        <w:jc w:val="center"/>
      </w:pPr>
      <w:r w:rsidRPr="006651E8">
        <w:rPr>
          <w:b/>
        </w:rPr>
        <w:t>Рис. 1.</w:t>
      </w:r>
      <w:r>
        <w:t xml:space="preserve"> </w:t>
      </w:r>
      <w:r w:rsidRPr="006651E8">
        <w:t xml:space="preserve">Титульный лист </w:t>
      </w:r>
      <w:r>
        <w:t>РГР</w:t>
      </w:r>
    </w:p>
    <w:sectPr w:rsidR="00466C76" w:rsidSect="00C63AD5">
      <w:footerReference w:type="default" r:id="rId8"/>
      <w:pgSz w:w="11906" w:h="16838"/>
      <w:pgMar w:top="851" w:right="567" w:bottom="1134" w:left="1134" w:header="567" w:footer="567" w:gutter="0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50B9" w:rsidRDefault="008450B9">
      <w:r>
        <w:separator/>
      </w:r>
    </w:p>
  </w:endnote>
  <w:endnote w:type="continuationSeparator" w:id="1">
    <w:p w:rsidR="008450B9" w:rsidRDefault="008450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E15" w:rsidRDefault="00992E15">
    <w:pPr>
      <w:pStyle w:val="a3"/>
      <w:framePr w:wrap="auto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26C6B">
      <w:rPr>
        <w:rStyle w:val="a4"/>
        <w:noProof/>
      </w:rPr>
      <w:t>8</w:t>
    </w:r>
    <w:r>
      <w:rPr>
        <w:rStyle w:val="a4"/>
      </w:rPr>
      <w:fldChar w:fldCharType="end"/>
    </w:r>
  </w:p>
  <w:p w:rsidR="00992E15" w:rsidRDefault="00992E15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50B9" w:rsidRDefault="008450B9">
      <w:r>
        <w:separator/>
      </w:r>
    </w:p>
  </w:footnote>
  <w:footnote w:type="continuationSeparator" w:id="1">
    <w:p w:rsidR="008450B9" w:rsidRDefault="008450B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C1365"/>
    <w:multiLevelType w:val="hybridMultilevel"/>
    <w:tmpl w:val="59CE9434"/>
    <w:lvl w:ilvl="0" w:tplc="C7AC93D0">
      <w:numFmt w:val="bullet"/>
      <w:lvlText w:val="–"/>
      <w:lvlJc w:val="left"/>
      <w:pPr>
        <w:tabs>
          <w:tab w:val="num" w:pos="1400"/>
        </w:tabs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FF969B1"/>
    <w:multiLevelType w:val="hybridMultilevel"/>
    <w:tmpl w:val="0B9A648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14D7239"/>
    <w:multiLevelType w:val="multilevel"/>
    <w:tmpl w:val="8CBED4B6"/>
    <w:lvl w:ilvl="0">
      <w:start w:val="1"/>
      <w:numFmt w:val="upperRoman"/>
      <w:lvlText w:val="%1."/>
      <w:legacy w:legacy="1" w:legacySpace="120" w:legacyIndent="720"/>
      <w:lvlJc w:val="left"/>
      <w:pPr>
        <w:ind w:left="720" w:hanging="72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108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126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62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98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216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52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88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3060" w:hanging="180"/>
      </w:pPr>
    </w:lvl>
  </w:abstractNum>
  <w:abstractNum w:abstractNumId="3">
    <w:nsid w:val="12711C94"/>
    <w:multiLevelType w:val="hybridMultilevel"/>
    <w:tmpl w:val="0BB8D63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4250E3C"/>
    <w:multiLevelType w:val="hybridMultilevel"/>
    <w:tmpl w:val="98102F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6846995"/>
    <w:multiLevelType w:val="hybridMultilevel"/>
    <w:tmpl w:val="860054E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18C74A8A"/>
    <w:multiLevelType w:val="hybridMultilevel"/>
    <w:tmpl w:val="AF5CE3B8"/>
    <w:lvl w:ilvl="0" w:tplc="AA6447AC">
      <w:start w:val="1"/>
      <w:numFmt w:val="decimal"/>
      <w:lvlText w:val="%1."/>
      <w:lvlJc w:val="right"/>
      <w:pPr>
        <w:tabs>
          <w:tab w:val="num" w:pos="289"/>
        </w:tabs>
        <w:ind w:left="284" w:firstLine="4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DA02FCA"/>
    <w:multiLevelType w:val="hybridMultilevel"/>
    <w:tmpl w:val="05AAC67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312172F2"/>
    <w:multiLevelType w:val="hybridMultilevel"/>
    <w:tmpl w:val="19A6773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379B6C96"/>
    <w:multiLevelType w:val="hybridMultilevel"/>
    <w:tmpl w:val="2A9E7D7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4CB20FDE"/>
    <w:multiLevelType w:val="hybridMultilevel"/>
    <w:tmpl w:val="C61C9F4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E944C1E"/>
    <w:multiLevelType w:val="hybridMultilevel"/>
    <w:tmpl w:val="C798864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4F105AB8"/>
    <w:multiLevelType w:val="multilevel"/>
    <w:tmpl w:val="3164526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440"/>
        </w:tabs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80"/>
        </w:tabs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680"/>
        </w:tabs>
        <w:ind w:left="13680" w:hanging="2160"/>
      </w:pPr>
      <w:rPr>
        <w:rFonts w:hint="default"/>
      </w:rPr>
    </w:lvl>
  </w:abstractNum>
  <w:abstractNum w:abstractNumId="13">
    <w:nsid w:val="4F2C0F06"/>
    <w:multiLevelType w:val="hybridMultilevel"/>
    <w:tmpl w:val="119AAC3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555314D8"/>
    <w:multiLevelType w:val="multilevel"/>
    <w:tmpl w:val="8CBED4B6"/>
    <w:lvl w:ilvl="0">
      <w:start w:val="1"/>
      <w:numFmt w:val="upperRoman"/>
      <w:lvlText w:val="%1."/>
      <w:legacy w:legacy="1" w:legacySpace="120" w:legacyIndent="720"/>
      <w:lvlJc w:val="left"/>
      <w:pPr>
        <w:ind w:left="720" w:hanging="72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108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126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62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98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216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52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88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3060" w:hanging="180"/>
      </w:pPr>
    </w:lvl>
  </w:abstractNum>
  <w:abstractNum w:abstractNumId="15">
    <w:nsid w:val="581F73F8"/>
    <w:multiLevelType w:val="hybridMultilevel"/>
    <w:tmpl w:val="99A8659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59BF35F5"/>
    <w:multiLevelType w:val="hybridMultilevel"/>
    <w:tmpl w:val="306E5CD0"/>
    <w:lvl w:ilvl="0" w:tplc="8C4007A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62F17ED8"/>
    <w:multiLevelType w:val="hybridMultilevel"/>
    <w:tmpl w:val="1700E34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6A6741DA"/>
    <w:multiLevelType w:val="hybridMultilevel"/>
    <w:tmpl w:val="0FAE008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72B734BF"/>
    <w:multiLevelType w:val="hybridMultilevel"/>
    <w:tmpl w:val="62EC6BA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>
    <w:nsid w:val="76893C24"/>
    <w:multiLevelType w:val="hybridMultilevel"/>
    <w:tmpl w:val="5174438E"/>
    <w:lvl w:ilvl="0" w:tplc="63E6F0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8C32BB8"/>
    <w:multiLevelType w:val="multilevel"/>
    <w:tmpl w:val="8CBED4B6"/>
    <w:lvl w:ilvl="0">
      <w:start w:val="1"/>
      <w:numFmt w:val="upperRoman"/>
      <w:lvlText w:val="%1."/>
      <w:legacy w:legacy="1" w:legacySpace="120" w:legacyIndent="720"/>
      <w:lvlJc w:val="left"/>
      <w:pPr>
        <w:ind w:left="720" w:hanging="72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108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126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62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98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216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52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88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3060" w:hanging="180"/>
      </w:pPr>
    </w:lvl>
  </w:abstractNum>
  <w:abstractNum w:abstractNumId="22">
    <w:nsid w:val="7A8B75A7"/>
    <w:multiLevelType w:val="hybridMultilevel"/>
    <w:tmpl w:val="BDDC187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7CDD082D"/>
    <w:multiLevelType w:val="hybridMultilevel"/>
    <w:tmpl w:val="9BEC292A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2"/>
  </w:num>
  <w:num w:numId="4">
    <w:abstractNumId w:val="6"/>
  </w:num>
  <w:num w:numId="5">
    <w:abstractNumId w:val="0"/>
  </w:num>
  <w:num w:numId="6">
    <w:abstractNumId w:val="19"/>
  </w:num>
  <w:num w:numId="7">
    <w:abstractNumId w:val="23"/>
  </w:num>
  <w:num w:numId="8">
    <w:abstractNumId w:val="13"/>
  </w:num>
  <w:num w:numId="9">
    <w:abstractNumId w:val="8"/>
  </w:num>
  <w:num w:numId="10">
    <w:abstractNumId w:val="4"/>
  </w:num>
  <w:num w:numId="11">
    <w:abstractNumId w:val="5"/>
  </w:num>
  <w:num w:numId="12">
    <w:abstractNumId w:val="3"/>
  </w:num>
  <w:num w:numId="13">
    <w:abstractNumId w:val="1"/>
  </w:num>
  <w:num w:numId="14">
    <w:abstractNumId w:val="15"/>
  </w:num>
  <w:num w:numId="15">
    <w:abstractNumId w:val="17"/>
  </w:num>
  <w:num w:numId="16">
    <w:abstractNumId w:val="7"/>
  </w:num>
  <w:num w:numId="17">
    <w:abstractNumId w:val="11"/>
  </w:num>
  <w:num w:numId="18">
    <w:abstractNumId w:val="18"/>
  </w:num>
  <w:num w:numId="19">
    <w:abstractNumId w:val="10"/>
  </w:num>
  <w:num w:numId="20">
    <w:abstractNumId w:val="12"/>
  </w:num>
  <w:num w:numId="21">
    <w:abstractNumId w:val="9"/>
  </w:num>
  <w:num w:numId="22">
    <w:abstractNumId w:val="22"/>
  </w:num>
  <w:num w:numId="23">
    <w:abstractNumId w:val="16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isplayBackgroundShape/>
  <w:embedSystemFonts/>
  <w:mirrorMargins/>
  <w:attachedTemplate r:id="rId1"/>
  <w:stylePaneFormatFilter w:val="3F01"/>
  <w:defaultTabStop w:val="720"/>
  <w:autoHyphenation/>
  <w:hyphenationZone w:val="425"/>
  <w:doNotHyphenateCaps/>
  <w:drawingGridHorizontalSpacing w:val="120"/>
  <w:drawingGridVerticalSpacing w:val="11"/>
  <w:displayHorizontalDrawingGridEvery w:val="2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1B23"/>
    <w:rsid w:val="00011EB1"/>
    <w:rsid w:val="00023C45"/>
    <w:rsid w:val="000305A5"/>
    <w:rsid w:val="00031D99"/>
    <w:rsid w:val="00042730"/>
    <w:rsid w:val="00044D13"/>
    <w:rsid w:val="00046663"/>
    <w:rsid w:val="00051059"/>
    <w:rsid w:val="00064F42"/>
    <w:rsid w:val="00065CC8"/>
    <w:rsid w:val="00074293"/>
    <w:rsid w:val="00087F5B"/>
    <w:rsid w:val="000955FB"/>
    <w:rsid w:val="000A7FE5"/>
    <w:rsid w:val="000F5EAE"/>
    <w:rsid w:val="00124A23"/>
    <w:rsid w:val="00126C6B"/>
    <w:rsid w:val="001303D1"/>
    <w:rsid w:val="00133282"/>
    <w:rsid w:val="001360DB"/>
    <w:rsid w:val="00147DE9"/>
    <w:rsid w:val="00161C5F"/>
    <w:rsid w:val="00175A6B"/>
    <w:rsid w:val="001911D7"/>
    <w:rsid w:val="001925A2"/>
    <w:rsid w:val="001949CB"/>
    <w:rsid w:val="001C2BEE"/>
    <w:rsid w:val="001D3819"/>
    <w:rsid w:val="001D61D3"/>
    <w:rsid w:val="001E76B9"/>
    <w:rsid w:val="001F3E91"/>
    <w:rsid w:val="00205189"/>
    <w:rsid w:val="00210560"/>
    <w:rsid w:val="00212F7D"/>
    <w:rsid w:val="00215B30"/>
    <w:rsid w:val="002314FE"/>
    <w:rsid w:val="00242420"/>
    <w:rsid w:val="00255A93"/>
    <w:rsid w:val="00262177"/>
    <w:rsid w:val="00266535"/>
    <w:rsid w:val="00271C48"/>
    <w:rsid w:val="002741CA"/>
    <w:rsid w:val="0028090A"/>
    <w:rsid w:val="002976AF"/>
    <w:rsid w:val="002A33C6"/>
    <w:rsid w:val="002B3169"/>
    <w:rsid w:val="002D2F29"/>
    <w:rsid w:val="002D6E97"/>
    <w:rsid w:val="00311235"/>
    <w:rsid w:val="00314197"/>
    <w:rsid w:val="003270B3"/>
    <w:rsid w:val="00332CAE"/>
    <w:rsid w:val="00334AE2"/>
    <w:rsid w:val="003355DE"/>
    <w:rsid w:val="00344E2B"/>
    <w:rsid w:val="00346643"/>
    <w:rsid w:val="003478CF"/>
    <w:rsid w:val="00351E1B"/>
    <w:rsid w:val="00352D6B"/>
    <w:rsid w:val="00354B92"/>
    <w:rsid w:val="00381B2F"/>
    <w:rsid w:val="0038240B"/>
    <w:rsid w:val="00384846"/>
    <w:rsid w:val="00392726"/>
    <w:rsid w:val="003944CA"/>
    <w:rsid w:val="00395251"/>
    <w:rsid w:val="003B03D3"/>
    <w:rsid w:val="003B1FDB"/>
    <w:rsid w:val="003B7320"/>
    <w:rsid w:val="003C6769"/>
    <w:rsid w:val="003D6E38"/>
    <w:rsid w:val="00407258"/>
    <w:rsid w:val="00411906"/>
    <w:rsid w:val="00412352"/>
    <w:rsid w:val="0041494F"/>
    <w:rsid w:val="00420BCD"/>
    <w:rsid w:val="004221CB"/>
    <w:rsid w:val="00425BEC"/>
    <w:rsid w:val="00434717"/>
    <w:rsid w:val="00444E0B"/>
    <w:rsid w:val="00466C76"/>
    <w:rsid w:val="004673F9"/>
    <w:rsid w:val="004867DD"/>
    <w:rsid w:val="0049083E"/>
    <w:rsid w:val="00494BEC"/>
    <w:rsid w:val="00496AE7"/>
    <w:rsid w:val="004A5463"/>
    <w:rsid w:val="004C0634"/>
    <w:rsid w:val="004C3A2C"/>
    <w:rsid w:val="004E1561"/>
    <w:rsid w:val="004E68F5"/>
    <w:rsid w:val="004F4CC8"/>
    <w:rsid w:val="00500FC0"/>
    <w:rsid w:val="005065C9"/>
    <w:rsid w:val="005126DB"/>
    <w:rsid w:val="00512746"/>
    <w:rsid w:val="005130E0"/>
    <w:rsid w:val="00523496"/>
    <w:rsid w:val="00551E8B"/>
    <w:rsid w:val="00555DBA"/>
    <w:rsid w:val="005B62F0"/>
    <w:rsid w:val="005C3945"/>
    <w:rsid w:val="005D065C"/>
    <w:rsid w:val="005D7F0D"/>
    <w:rsid w:val="005F3DB4"/>
    <w:rsid w:val="005F4B9D"/>
    <w:rsid w:val="005F6952"/>
    <w:rsid w:val="006005F7"/>
    <w:rsid w:val="0061049F"/>
    <w:rsid w:val="006138FA"/>
    <w:rsid w:val="006139E3"/>
    <w:rsid w:val="00617F82"/>
    <w:rsid w:val="00620BF1"/>
    <w:rsid w:val="006411F0"/>
    <w:rsid w:val="0064704C"/>
    <w:rsid w:val="006651E8"/>
    <w:rsid w:val="0067141A"/>
    <w:rsid w:val="00681B0D"/>
    <w:rsid w:val="00684948"/>
    <w:rsid w:val="006857AB"/>
    <w:rsid w:val="006A2896"/>
    <w:rsid w:val="006B00FA"/>
    <w:rsid w:val="006B281B"/>
    <w:rsid w:val="006B6B98"/>
    <w:rsid w:val="006C13F6"/>
    <w:rsid w:val="006C31FD"/>
    <w:rsid w:val="006C564C"/>
    <w:rsid w:val="006E7736"/>
    <w:rsid w:val="00723C69"/>
    <w:rsid w:val="00737832"/>
    <w:rsid w:val="00745BB6"/>
    <w:rsid w:val="007512E6"/>
    <w:rsid w:val="00763616"/>
    <w:rsid w:val="00764641"/>
    <w:rsid w:val="00764729"/>
    <w:rsid w:val="007648FD"/>
    <w:rsid w:val="007661A7"/>
    <w:rsid w:val="00772EF3"/>
    <w:rsid w:val="007832A8"/>
    <w:rsid w:val="00785E63"/>
    <w:rsid w:val="00786266"/>
    <w:rsid w:val="0079295A"/>
    <w:rsid w:val="007A5101"/>
    <w:rsid w:val="007C31CC"/>
    <w:rsid w:val="007E186A"/>
    <w:rsid w:val="007F0C3B"/>
    <w:rsid w:val="00800E74"/>
    <w:rsid w:val="008244D5"/>
    <w:rsid w:val="008313FC"/>
    <w:rsid w:val="00833CA3"/>
    <w:rsid w:val="00835350"/>
    <w:rsid w:val="008450B9"/>
    <w:rsid w:val="008531E9"/>
    <w:rsid w:val="00863FFB"/>
    <w:rsid w:val="0087102A"/>
    <w:rsid w:val="00892F9F"/>
    <w:rsid w:val="0089535D"/>
    <w:rsid w:val="00896565"/>
    <w:rsid w:val="008B00A2"/>
    <w:rsid w:val="008B312E"/>
    <w:rsid w:val="008B7251"/>
    <w:rsid w:val="008C3AEE"/>
    <w:rsid w:val="00905E65"/>
    <w:rsid w:val="00920CBB"/>
    <w:rsid w:val="009431DD"/>
    <w:rsid w:val="0094727A"/>
    <w:rsid w:val="00962917"/>
    <w:rsid w:val="00963C6A"/>
    <w:rsid w:val="00965B2F"/>
    <w:rsid w:val="00970AE8"/>
    <w:rsid w:val="009721FE"/>
    <w:rsid w:val="00992E15"/>
    <w:rsid w:val="0099420C"/>
    <w:rsid w:val="009952C8"/>
    <w:rsid w:val="009A5051"/>
    <w:rsid w:val="009B1779"/>
    <w:rsid w:val="009C6B7F"/>
    <w:rsid w:val="009D03D7"/>
    <w:rsid w:val="009D3AE6"/>
    <w:rsid w:val="009F5BA9"/>
    <w:rsid w:val="009F7060"/>
    <w:rsid w:val="00A07681"/>
    <w:rsid w:val="00A1186F"/>
    <w:rsid w:val="00A13908"/>
    <w:rsid w:val="00A30169"/>
    <w:rsid w:val="00A34798"/>
    <w:rsid w:val="00A36612"/>
    <w:rsid w:val="00A47AD4"/>
    <w:rsid w:val="00A52FFD"/>
    <w:rsid w:val="00A731CD"/>
    <w:rsid w:val="00A81370"/>
    <w:rsid w:val="00A93689"/>
    <w:rsid w:val="00A94C01"/>
    <w:rsid w:val="00AA04F3"/>
    <w:rsid w:val="00AA1622"/>
    <w:rsid w:val="00AB4513"/>
    <w:rsid w:val="00AB53BA"/>
    <w:rsid w:val="00AB75AE"/>
    <w:rsid w:val="00B05C20"/>
    <w:rsid w:val="00B06D78"/>
    <w:rsid w:val="00B30C4D"/>
    <w:rsid w:val="00B331C7"/>
    <w:rsid w:val="00B51794"/>
    <w:rsid w:val="00B51F6B"/>
    <w:rsid w:val="00B544A5"/>
    <w:rsid w:val="00B562D7"/>
    <w:rsid w:val="00B62E31"/>
    <w:rsid w:val="00B7055B"/>
    <w:rsid w:val="00BA20BD"/>
    <w:rsid w:val="00BA50C1"/>
    <w:rsid w:val="00BB108C"/>
    <w:rsid w:val="00BE0E5F"/>
    <w:rsid w:val="00BE3447"/>
    <w:rsid w:val="00BE4411"/>
    <w:rsid w:val="00BF2B13"/>
    <w:rsid w:val="00BF3E60"/>
    <w:rsid w:val="00BF3F6C"/>
    <w:rsid w:val="00BF750D"/>
    <w:rsid w:val="00C12173"/>
    <w:rsid w:val="00C12C30"/>
    <w:rsid w:val="00C12C44"/>
    <w:rsid w:val="00C24F33"/>
    <w:rsid w:val="00C30C93"/>
    <w:rsid w:val="00C365EF"/>
    <w:rsid w:val="00C51B23"/>
    <w:rsid w:val="00C63AD5"/>
    <w:rsid w:val="00C771AD"/>
    <w:rsid w:val="00CA19DC"/>
    <w:rsid w:val="00CA3144"/>
    <w:rsid w:val="00CA6003"/>
    <w:rsid w:val="00CB27D9"/>
    <w:rsid w:val="00CC13D7"/>
    <w:rsid w:val="00CE226B"/>
    <w:rsid w:val="00CF30D0"/>
    <w:rsid w:val="00D01159"/>
    <w:rsid w:val="00D02FCC"/>
    <w:rsid w:val="00D134C5"/>
    <w:rsid w:val="00D16D10"/>
    <w:rsid w:val="00D210E8"/>
    <w:rsid w:val="00D2149C"/>
    <w:rsid w:val="00D21828"/>
    <w:rsid w:val="00D24C00"/>
    <w:rsid w:val="00D25BB8"/>
    <w:rsid w:val="00D27F8A"/>
    <w:rsid w:val="00D337A9"/>
    <w:rsid w:val="00D41C35"/>
    <w:rsid w:val="00D575C0"/>
    <w:rsid w:val="00D62612"/>
    <w:rsid w:val="00D7090D"/>
    <w:rsid w:val="00D8605A"/>
    <w:rsid w:val="00D94BE7"/>
    <w:rsid w:val="00D9605B"/>
    <w:rsid w:val="00DA3F29"/>
    <w:rsid w:val="00DA7E51"/>
    <w:rsid w:val="00DB0064"/>
    <w:rsid w:val="00DB42E6"/>
    <w:rsid w:val="00DB70BD"/>
    <w:rsid w:val="00DC0D2E"/>
    <w:rsid w:val="00DC0FA0"/>
    <w:rsid w:val="00DD5DDE"/>
    <w:rsid w:val="00DF2536"/>
    <w:rsid w:val="00DF78DF"/>
    <w:rsid w:val="00E21FE4"/>
    <w:rsid w:val="00E51E84"/>
    <w:rsid w:val="00E65035"/>
    <w:rsid w:val="00E77588"/>
    <w:rsid w:val="00EB0DA3"/>
    <w:rsid w:val="00EB7E5F"/>
    <w:rsid w:val="00EC127B"/>
    <w:rsid w:val="00EC48F4"/>
    <w:rsid w:val="00ED6A82"/>
    <w:rsid w:val="00EF154F"/>
    <w:rsid w:val="00F1260A"/>
    <w:rsid w:val="00F14076"/>
    <w:rsid w:val="00F14F42"/>
    <w:rsid w:val="00F2452A"/>
    <w:rsid w:val="00F50BA2"/>
    <w:rsid w:val="00F530F8"/>
    <w:rsid w:val="00F573DB"/>
    <w:rsid w:val="00F62C02"/>
    <w:rsid w:val="00F83DF6"/>
    <w:rsid w:val="00F851D0"/>
    <w:rsid w:val="00F93301"/>
    <w:rsid w:val="00F93470"/>
    <w:rsid w:val="00F9418D"/>
    <w:rsid w:val="00FA694B"/>
    <w:rsid w:val="00FB0652"/>
    <w:rsid w:val="00FB4470"/>
    <w:rsid w:val="00FE2C3A"/>
    <w:rsid w:val="00FE3974"/>
    <w:rsid w:val="00FF1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paragraph" w:styleId="1">
    <w:name w:val="heading 1"/>
    <w:basedOn w:val="a"/>
    <w:next w:val="a"/>
    <w:qFormat/>
    <w:rsid w:val="00BE0E5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qFormat/>
    <w:rsid w:val="006C564C"/>
    <w:pPr>
      <w:overflowPunct/>
      <w:autoSpaceDE/>
      <w:autoSpaceDN/>
      <w:adjustRightInd/>
      <w:spacing w:before="100" w:beforeAutospacing="1" w:after="100" w:afterAutospacing="1"/>
      <w:textAlignment w:val="auto"/>
      <w:outlineLvl w:val="4"/>
    </w:pPr>
    <w:rPr>
      <w:b/>
      <w:bCs/>
      <w:color w:val="000000"/>
      <w:sz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NormalTulGU">
    <w:name w:val="Normal TulGU"/>
    <w:pPr>
      <w:overflowPunct w:val="0"/>
      <w:autoSpaceDE w:val="0"/>
      <w:autoSpaceDN w:val="0"/>
      <w:adjustRightInd w:val="0"/>
      <w:spacing w:line="360" w:lineRule="auto"/>
      <w:textAlignment w:val="baseline"/>
    </w:pPr>
    <w:rPr>
      <w:sz w:val="28"/>
    </w:rPr>
  </w:style>
  <w:style w:type="paragraph" w:customStyle="1" w:styleId="NormalTulGUFLJ">
    <w:name w:val="Normal TulGU FLJ"/>
    <w:basedOn w:val="NormalTulGU"/>
    <w:rsid w:val="00C63AD5"/>
    <w:pPr>
      <w:spacing w:line="240" w:lineRule="auto"/>
      <w:ind w:firstLine="567"/>
      <w:jc w:val="both"/>
    </w:pPr>
  </w:style>
  <w:style w:type="character" w:styleId="a5">
    <w:name w:val="Hyperlink"/>
    <w:basedOn w:val="a0"/>
    <w:rsid w:val="00A52FFD"/>
    <w:rPr>
      <w:color w:val="0000FF"/>
      <w:u w:val="single"/>
    </w:rPr>
  </w:style>
  <w:style w:type="character" w:styleId="a6">
    <w:name w:val="FollowedHyperlink"/>
    <w:basedOn w:val="a0"/>
    <w:rsid w:val="00A52FFD"/>
    <w:rPr>
      <w:color w:val="800080"/>
      <w:u w:val="single"/>
    </w:rPr>
  </w:style>
  <w:style w:type="paragraph" w:styleId="a7">
    <w:name w:val="Balloon Text"/>
    <w:basedOn w:val="a"/>
    <w:semiHidden/>
    <w:rsid w:val="00D24C00"/>
    <w:rPr>
      <w:rFonts w:ascii="Tahoma" w:hAnsi="Tahoma" w:cs="Tahoma"/>
      <w:sz w:val="16"/>
      <w:szCs w:val="16"/>
    </w:rPr>
  </w:style>
  <w:style w:type="character" w:styleId="a8">
    <w:name w:val="annotation reference"/>
    <w:basedOn w:val="a0"/>
    <w:semiHidden/>
    <w:rsid w:val="002D2F29"/>
    <w:rPr>
      <w:sz w:val="16"/>
      <w:szCs w:val="16"/>
    </w:rPr>
  </w:style>
  <w:style w:type="paragraph" w:styleId="a9">
    <w:name w:val="annotation text"/>
    <w:basedOn w:val="a"/>
    <w:semiHidden/>
    <w:rsid w:val="002D2F29"/>
    <w:rPr>
      <w:sz w:val="20"/>
    </w:rPr>
  </w:style>
  <w:style w:type="paragraph" w:styleId="aa">
    <w:name w:val="annotation subject"/>
    <w:basedOn w:val="a9"/>
    <w:next w:val="a9"/>
    <w:semiHidden/>
    <w:rsid w:val="002D2F29"/>
    <w:rPr>
      <w:b/>
      <w:bCs/>
    </w:rPr>
  </w:style>
  <w:style w:type="table" w:styleId="ab">
    <w:name w:val="Table Grid"/>
    <w:basedOn w:val="a1"/>
    <w:rsid w:val="004221CB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anjatieTulGU">
    <w:name w:val="Zanjatie TulGU"/>
    <w:basedOn w:val="NormalTulGU"/>
    <w:next w:val="NormalTulGUFLJ"/>
    <w:rsid w:val="0099420C"/>
    <w:pPr>
      <w:ind w:left="2552" w:hanging="1701"/>
    </w:pPr>
  </w:style>
  <w:style w:type="paragraph" w:styleId="ac">
    <w:name w:val="Body Text Indent"/>
    <w:basedOn w:val="a"/>
    <w:rsid w:val="008B7251"/>
    <w:pPr>
      <w:overflowPunct/>
      <w:autoSpaceDE/>
      <w:autoSpaceDN/>
      <w:adjustRightInd/>
      <w:ind w:firstLine="900"/>
      <w:jc w:val="both"/>
      <w:textAlignment w:val="auto"/>
    </w:pPr>
    <w:rPr>
      <w:sz w:val="28"/>
      <w:szCs w:val="24"/>
    </w:rPr>
  </w:style>
  <w:style w:type="paragraph" w:styleId="ad">
    <w:name w:val="Normal (Web)"/>
    <w:basedOn w:val="a"/>
    <w:rsid w:val="006C564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00"/>
      <w:szCs w:val="24"/>
    </w:rPr>
  </w:style>
  <w:style w:type="paragraph" w:styleId="ae">
    <w:name w:val="Body Text"/>
    <w:basedOn w:val="a"/>
    <w:link w:val="af"/>
    <w:rsid w:val="00466C76"/>
    <w:pPr>
      <w:spacing w:after="120"/>
    </w:pPr>
  </w:style>
  <w:style w:type="character" w:customStyle="1" w:styleId="af">
    <w:name w:val="Основной текст Знак"/>
    <w:basedOn w:val="a0"/>
    <w:link w:val="ae"/>
    <w:rsid w:val="00466C76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NT\Profiles\Administrator\Application%20Data\Microsoft\Templates\DocTulGU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6A9016-4EA0-4AD0-935A-A2C24410F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DocTulGU.dot</Template>
  <TotalTime>1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Строительная механика</vt:lpstr>
      <vt:lpstr>Строительная механика</vt:lpstr>
    </vt:vector>
  </TitlesOfParts>
  <Company>Log&amp;Co</Company>
  <LinksUpToDate>false</LinksUpToDate>
  <CharactersWithSpaces>590</CharactersWithSpaces>
  <SharedDoc>false</SharedDoc>
  <HLinks>
    <vt:vector size="12" baseType="variant">
      <vt:variant>
        <vt:i4>4456480</vt:i4>
      </vt:variant>
      <vt:variant>
        <vt:i4>-1</vt:i4>
      </vt:variant>
      <vt:variant>
        <vt:i4>1410</vt:i4>
      </vt:variant>
      <vt:variant>
        <vt:i4>1</vt:i4>
      </vt:variant>
      <vt:variant>
        <vt:lpwstr>C:\Documents and Settings\Administrator\Application Data\PixelMetrics\CaptureWiz\Temp\31.jpg</vt:lpwstr>
      </vt:variant>
      <vt:variant>
        <vt:lpwstr/>
      </vt:variant>
      <vt:variant>
        <vt:i4>4653088</vt:i4>
      </vt:variant>
      <vt:variant>
        <vt:i4>-1</vt:i4>
      </vt:variant>
      <vt:variant>
        <vt:i4>1411</vt:i4>
      </vt:variant>
      <vt:variant>
        <vt:i4>1</vt:i4>
      </vt:variant>
      <vt:variant>
        <vt:lpwstr>C:\Documents and Settings\Administrator\Application Data\PixelMetrics\CaptureWiz\Temp\32.jpg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Строительная механика</dc:title>
  <dc:subject>Направление 270100 "Строительство"</dc:subject>
  <dc:creator>Г.Н. Теличко</dc:creator>
  <dc:description>Уровень квалификации "Бакалавр"</dc:description>
  <cp:lastModifiedBy>sweta</cp:lastModifiedBy>
  <cp:revision>2</cp:revision>
  <cp:lastPrinted>2009-06-28T08:42:00Z</cp:lastPrinted>
  <dcterms:created xsi:type="dcterms:W3CDTF">2017-09-18T13:35:00Z</dcterms:created>
  <dcterms:modified xsi:type="dcterms:W3CDTF">2017-09-18T13:35:00Z</dcterms:modified>
  <cp:category>Рабочая программа дисциплины "Строительная механика. Статически определимые системы"</cp:category>
</cp:coreProperties>
</file>